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13D45" w14:textId="77777777" w:rsidR="00424A5A" w:rsidRPr="000904EC" w:rsidRDefault="00424A5A">
      <w:pPr>
        <w:rPr>
          <w:rFonts w:ascii="Arial" w:hAnsi="Arial" w:cs="Arial"/>
        </w:rPr>
      </w:pPr>
    </w:p>
    <w:p w14:paraId="40D8631F" w14:textId="77777777" w:rsidR="00424A5A" w:rsidRPr="000904EC" w:rsidRDefault="00424A5A">
      <w:pPr>
        <w:rPr>
          <w:rFonts w:ascii="Arial" w:hAnsi="Arial" w:cs="Arial"/>
        </w:rPr>
      </w:pPr>
    </w:p>
    <w:p w14:paraId="485F7B32" w14:textId="77777777" w:rsidR="00424A5A" w:rsidRPr="000904EC" w:rsidRDefault="00424A5A" w:rsidP="00424A5A">
      <w:pPr>
        <w:rPr>
          <w:rFonts w:ascii="Arial" w:hAnsi="Arial" w:cs="Arial"/>
        </w:rPr>
      </w:pPr>
    </w:p>
    <w:p w14:paraId="12060C53" w14:textId="77777777" w:rsidR="00424A5A" w:rsidRPr="000904EC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0904EC" w14:paraId="6660D24F" w14:textId="77777777">
        <w:tc>
          <w:tcPr>
            <w:tcW w:w="1080" w:type="dxa"/>
            <w:vAlign w:val="center"/>
          </w:tcPr>
          <w:p w14:paraId="0D1399DB" w14:textId="77777777" w:rsidR="00424A5A" w:rsidRPr="000904EC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904EC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440227E5" w14:textId="4238B00C" w:rsidR="00424A5A" w:rsidRPr="000904EC" w:rsidRDefault="003F127F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43001</w:t>
            </w:r>
            <w:r w:rsidR="00C00164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>203/2024</w:t>
            </w:r>
            <w:r w:rsidR="00F51D70">
              <w:rPr>
                <w:rFonts w:ascii="Arial" w:hAnsi="Arial" w:cs="Arial"/>
                <w:sz w:val="16"/>
                <w:szCs w:val="16"/>
              </w:rPr>
              <w:t>-01</w:t>
            </w:r>
          </w:p>
        </w:tc>
        <w:tc>
          <w:tcPr>
            <w:tcW w:w="1080" w:type="dxa"/>
            <w:vAlign w:val="center"/>
          </w:tcPr>
          <w:p w14:paraId="21C16505" w14:textId="77777777" w:rsidR="00424A5A" w:rsidRPr="000904EC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134D28B7" w14:textId="77777777" w:rsidR="00424A5A" w:rsidRPr="000904EC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0904EC">
              <w:rPr>
                <w:rFonts w:ascii="Arial" w:hAnsi="Arial" w:cs="Arial"/>
                <w:sz w:val="16"/>
                <w:szCs w:val="16"/>
              </w:rPr>
              <w:t>oznaka</w:t>
            </w:r>
            <w:proofErr w:type="gramEnd"/>
            <w:r w:rsidRPr="000904EC">
              <w:rPr>
                <w:rFonts w:ascii="Arial" w:hAnsi="Arial" w:cs="Arial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121FBB4A" w14:textId="54357545" w:rsidR="00424A5A" w:rsidRPr="000904EC" w:rsidRDefault="003F127F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A-28/24</w:t>
            </w:r>
          </w:p>
        </w:tc>
      </w:tr>
      <w:tr w:rsidR="00424A5A" w:rsidRPr="000904EC" w14:paraId="78A9D5A9" w14:textId="77777777">
        <w:tc>
          <w:tcPr>
            <w:tcW w:w="1080" w:type="dxa"/>
            <w:vAlign w:val="center"/>
          </w:tcPr>
          <w:p w14:paraId="2B710508" w14:textId="09ECCC02" w:rsidR="00424A5A" w:rsidRPr="000904EC" w:rsidRDefault="00F51D70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29DABFB3" w14:textId="1C84FBF2" w:rsidR="00424A5A" w:rsidRPr="000904EC" w:rsidRDefault="00F51D70" w:rsidP="00930CA3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15.10.2024</w:t>
            </w:r>
            <w:proofErr w:type="gramEnd"/>
          </w:p>
        </w:tc>
        <w:tc>
          <w:tcPr>
            <w:tcW w:w="1080" w:type="dxa"/>
            <w:vAlign w:val="center"/>
          </w:tcPr>
          <w:p w14:paraId="47F90DEB" w14:textId="77777777" w:rsidR="00424A5A" w:rsidRPr="000904EC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3897CCAF" w14:textId="77777777" w:rsidR="00424A5A" w:rsidRPr="000904EC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904EC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32942706" w14:textId="1042F974" w:rsidR="00424A5A" w:rsidRPr="000904EC" w:rsidRDefault="00F80C82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0904EC">
              <w:rPr>
                <w:rFonts w:ascii="Arial" w:hAnsi="Arial" w:cs="Arial"/>
                <w:sz w:val="16"/>
                <w:szCs w:val="16"/>
              </w:rPr>
              <w:t>2431-</w:t>
            </w:r>
            <w:r w:rsidR="003F127F">
              <w:rPr>
                <w:rFonts w:ascii="Arial" w:hAnsi="Arial" w:cs="Arial"/>
                <w:sz w:val="16"/>
                <w:szCs w:val="16"/>
              </w:rPr>
              <w:t>24-300105</w:t>
            </w:r>
          </w:p>
        </w:tc>
      </w:tr>
    </w:tbl>
    <w:p w14:paraId="2676B559" w14:textId="77777777" w:rsidR="00556816" w:rsidRPr="000904EC" w:rsidRDefault="00556816">
      <w:pPr>
        <w:rPr>
          <w:rFonts w:ascii="Arial" w:hAnsi="Arial" w:cs="Arial"/>
          <w:sz w:val="22"/>
        </w:rPr>
      </w:pPr>
    </w:p>
    <w:p w14:paraId="3317E209" w14:textId="77777777" w:rsidR="00424A5A" w:rsidRPr="000904EC" w:rsidRDefault="00424A5A">
      <w:pPr>
        <w:rPr>
          <w:rFonts w:ascii="Arial" w:hAnsi="Arial" w:cs="Arial"/>
          <w:sz w:val="22"/>
        </w:rPr>
      </w:pPr>
    </w:p>
    <w:p w14:paraId="364750C8" w14:textId="77777777" w:rsidR="00E813F4" w:rsidRPr="000904EC" w:rsidRDefault="009D38A0" w:rsidP="00E813F4">
      <w:pPr>
        <w:pStyle w:val="Konnaopomba-besedilo"/>
        <w:spacing w:before="240"/>
        <w:jc w:val="center"/>
        <w:rPr>
          <w:rFonts w:ascii="Arial" w:hAnsi="Arial" w:cs="Arial"/>
          <w:b/>
          <w:spacing w:val="20"/>
          <w:sz w:val="22"/>
        </w:rPr>
      </w:pPr>
      <w:r w:rsidRPr="000904EC">
        <w:rPr>
          <w:rFonts w:ascii="Arial" w:hAnsi="Arial" w:cs="Arial"/>
          <w:b/>
          <w:spacing w:val="20"/>
          <w:sz w:val="22"/>
        </w:rPr>
        <w:t>SPREMEMBA</w:t>
      </w:r>
      <w:r w:rsidR="00E813F4" w:rsidRPr="000904EC">
        <w:rPr>
          <w:rFonts w:ascii="Arial" w:hAnsi="Arial" w:cs="Arial"/>
          <w:b/>
          <w:spacing w:val="20"/>
          <w:sz w:val="22"/>
        </w:rPr>
        <w:t xml:space="preserve"> RAZPISNE DOKUMENTACIJE </w:t>
      </w:r>
    </w:p>
    <w:p w14:paraId="68F2D681" w14:textId="77777777" w:rsidR="00E813F4" w:rsidRPr="000904EC" w:rsidRDefault="00E813F4" w:rsidP="00E813F4">
      <w:pPr>
        <w:pStyle w:val="Konnaopomba-besedilo"/>
        <w:jc w:val="center"/>
        <w:rPr>
          <w:rFonts w:ascii="Arial" w:hAnsi="Arial" w:cs="Arial"/>
          <w:b/>
          <w:spacing w:val="20"/>
          <w:sz w:val="22"/>
        </w:rPr>
      </w:pPr>
      <w:r w:rsidRPr="000904EC">
        <w:rPr>
          <w:rFonts w:ascii="Arial" w:hAnsi="Arial" w:cs="Arial"/>
          <w:b/>
          <w:spacing w:val="20"/>
          <w:sz w:val="22"/>
        </w:rPr>
        <w:t xml:space="preserve">za oddajo javnega naročila </w:t>
      </w:r>
    </w:p>
    <w:p w14:paraId="471C0880" w14:textId="77777777" w:rsidR="00E813F4" w:rsidRPr="000904EC" w:rsidRDefault="00E813F4" w:rsidP="00E813F4">
      <w:pPr>
        <w:pStyle w:val="Konnaopomba-besedilo"/>
        <w:rPr>
          <w:rFonts w:ascii="Arial" w:hAnsi="Arial" w:cs="Arial"/>
          <w:sz w:val="22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E813F4" w:rsidRPr="00931025" w14:paraId="1675DF21" w14:textId="77777777" w:rsidTr="009D38A0">
        <w:tc>
          <w:tcPr>
            <w:tcW w:w="9288" w:type="dxa"/>
          </w:tcPr>
          <w:p w14:paraId="197EF716" w14:textId="77777777" w:rsidR="003B3A5A" w:rsidRPr="00931025" w:rsidRDefault="003B3A5A" w:rsidP="003B3A5A">
            <w:pPr>
              <w:pStyle w:val="Konnaopomba-besedilo"/>
              <w:jc w:val="center"/>
              <w:rPr>
                <w:rFonts w:ascii="Arial" w:hAnsi="Arial" w:cs="Arial"/>
                <w:b/>
                <w:szCs w:val="20"/>
              </w:rPr>
            </w:pPr>
          </w:p>
          <w:p w14:paraId="5A99B657" w14:textId="69F2EB06" w:rsidR="00AB6FE3" w:rsidRPr="00931025" w:rsidRDefault="003F127F" w:rsidP="003F127F">
            <w:pPr>
              <w:pStyle w:val="Konnaopomba-besedilo"/>
              <w:jc w:val="center"/>
              <w:rPr>
                <w:rFonts w:ascii="Arial" w:hAnsi="Arial" w:cs="Arial"/>
                <w:b/>
                <w:bCs/>
                <w:color w:val="2F2F2F"/>
                <w:szCs w:val="20"/>
              </w:rPr>
            </w:pPr>
            <w:r w:rsidRPr="00931025">
              <w:rPr>
                <w:rFonts w:ascii="Arial" w:hAnsi="Arial" w:cs="Arial"/>
                <w:b/>
                <w:bCs/>
                <w:color w:val="2F2F2F"/>
                <w:szCs w:val="20"/>
              </w:rPr>
              <w:t xml:space="preserve">Izdelava izvedbenega načrta za aktivno protihrupno zaščito ob glavni železniški progi št. 10 </w:t>
            </w:r>
            <w:proofErr w:type="gramStart"/>
            <w:r w:rsidRPr="00931025">
              <w:rPr>
                <w:rFonts w:ascii="Arial" w:hAnsi="Arial" w:cs="Arial"/>
                <w:b/>
                <w:bCs/>
                <w:color w:val="2F2F2F"/>
                <w:szCs w:val="20"/>
              </w:rPr>
              <w:t>d.</w:t>
            </w:r>
            <w:proofErr w:type="gramEnd"/>
            <w:r w:rsidRPr="00931025">
              <w:rPr>
                <w:rFonts w:ascii="Arial" w:hAnsi="Arial" w:cs="Arial"/>
                <w:b/>
                <w:bCs/>
                <w:color w:val="2F2F2F"/>
                <w:szCs w:val="20"/>
              </w:rPr>
              <w:t>m. - Dobova - Ljubljana na območju občine Litija</w:t>
            </w:r>
          </w:p>
          <w:p w14:paraId="272F3F04" w14:textId="77777777" w:rsidR="003F127F" w:rsidRPr="00931025" w:rsidRDefault="003F127F" w:rsidP="00933585">
            <w:pPr>
              <w:pStyle w:val="Konnaopomba-besedilo"/>
              <w:rPr>
                <w:rFonts w:ascii="Arial" w:hAnsi="Arial" w:cs="Arial"/>
                <w:szCs w:val="20"/>
              </w:rPr>
            </w:pPr>
          </w:p>
          <w:p w14:paraId="7D464DF4" w14:textId="77777777" w:rsidR="00931025" w:rsidRDefault="00931025" w:rsidP="003F127F">
            <w:pPr>
              <w:pStyle w:val="Konnaopomba-besedilo"/>
              <w:rPr>
                <w:rFonts w:ascii="Arial" w:hAnsi="Arial" w:cs="Arial"/>
                <w:szCs w:val="20"/>
              </w:rPr>
            </w:pPr>
          </w:p>
          <w:p w14:paraId="25AF4ED5" w14:textId="3849AB88" w:rsidR="00E813F4" w:rsidRPr="00931025" w:rsidRDefault="003F127F" w:rsidP="003F127F">
            <w:pPr>
              <w:pStyle w:val="Konnaopomba-besedilo"/>
              <w:rPr>
                <w:rFonts w:ascii="Arial" w:hAnsi="Arial" w:cs="Arial"/>
                <w:szCs w:val="20"/>
              </w:rPr>
            </w:pPr>
            <w:r w:rsidRPr="00931025">
              <w:rPr>
                <w:rFonts w:ascii="Arial" w:hAnsi="Arial" w:cs="Arial"/>
                <w:szCs w:val="20"/>
              </w:rPr>
              <w:t xml:space="preserve">Objava na Portalu javnih naročil, dne 4. 10. 2024, št. </w:t>
            </w:r>
            <w:r w:rsidR="00933585" w:rsidRPr="00931025">
              <w:rPr>
                <w:rFonts w:ascii="Arial" w:hAnsi="Arial" w:cs="Arial"/>
                <w:szCs w:val="20"/>
              </w:rPr>
              <w:t>JN00</w:t>
            </w:r>
            <w:r w:rsidRPr="00931025">
              <w:rPr>
                <w:rFonts w:ascii="Arial" w:hAnsi="Arial" w:cs="Arial"/>
                <w:szCs w:val="20"/>
              </w:rPr>
              <w:t>7136/2024</w:t>
            </w:r>
          </w:p>
          <w:p w14:paraId="36953DF0" w14:textId="51700CE8" w:rsidR="003F127F" w:rsidRPr="00931025" w:rsidRDefault="003F127F" w:rsidP="003F127F">
            <w:pPr>
              <w:pStyle w:val="Konnaopomba-besedilo"/>
              <w:rPr>
                <w:rFonts w:ascii="Arial" w:hAnsi="Arial" w:cs="Arial"/>
                <w:b/>
                <w:szCs w:val="20"/>
              </w:rPr>
            </w:pPr>
          </w:p>
        </w:tc>
      </w:tr>
    </w:tbl>
    <w:p w14:paraId="42FDBEA5" w14:textId="77777777" w:rsidR="009D38A0" w:rsidRPr="00931025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31025">
        <w:rPr>
          <w:rFonts w:ascii="Arial" w:eastAsia="Arial" w:hAnsi="Arial" w:cs="Arial"/>
          <w:color w:val="000000"/>
          <w:sz w:val="20"/>
          <w:szCs w:val="20"/>
        </w:rPr>
        <w:t xml:space="preserve">Obvestilo o spremembi razpisne dokumentacije je objavljeno na "Portalu javnih naročil" </w:t>
      </w:r>
    </w:p>
    <w:p w14:paraId="1B8788A0" w14:textId="77777777" w:rsidR="009D38A0" w:rsidRPr="00931025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39911CF2" w14:textId="13B26E75" w:rsidR="009D38A0" w:rsidRPr="00931025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31025">
        <w:rPr>
          <w:rFonts w:ascii="Arial" w:eastAsia="Arial" w:hAnsi="Arial" w:cs="Arial"/>
          <w:color w:val="000000"/>
          <w:sz w:val="20"/>
          <w:szCs w:val="20"/>
        </w:rPr>
        <w:t>Obrazložitev sprememb:</w:t>
      </w:r>
    </w:p>
    <w:p w14:paraId="3F4435CD" w14:textId="77777777" w:rsidR="003F127F" w:rsidRPr="000904EC" w:rsidRDefault="003F127F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W w:w="9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9D38A0" w:rsidRPr="00931025" w14:paraId="2A3440C1" w14:textId="77777777" w:rsidTr="002138E6">
        <w:trPr>
          <w:trHeight w:val="835"/>
        </w:trPr>
        <w:tc>
          <w:tcPr>
            <w:tcW w:w="9287" w:type="dxa"/>
          </w:tcPr>
          <w:p w14:paraId="0F1039F2" w14:textId="77777777" w:rsidR="009D38A0" w:rsidRPr="00931025" w:rsidRDefault="009D38A0" w:rsidP="002138E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8BBE12" w14:textId="426E60E5" w:rsidR="009E1EC2" w:rsidRPr="00931025" w:rsidRDefault="00AE75D8" w:rsidP="00AB6FE3">
            <w:pPr>
              <w:pStyle w:val="Telobesedila2"/>
              <w:keepNext/>
              <w:numPr>
                <w:ilvl w:val="0"/>
                <w:numId w:val="21"/>
              </w:numPr>
              <w:tabs>
                <w:tab w:val="left" w:pos="1260"/>
              </w:tabs>
              <w:spacing w:before="60"/>
              <w:rPr>
                <w:rFonts w:eastAsia="Calibri" w:cs="Arial"/>
                <w:szCs w:val="20"/>
              </w:rPr>
            </w:pPr>
            <w:r>
              <w:rPr>
                <w:rFonts w:eastAsia="Calibri" w:cs="Arial"/>
                <w:szCs w:val="20"/>
              </w:rPr>
              <w:t>D</w:t>
            </w:r>
            <w:r w:rsidR="003F127F" w:rsidRPr="00931025">
              <w:rPr>
                <w:rFonts w:eastAsia="Calibri" w:cs="Arial"/>
                <w:szCs w:val="20"/>
              </w:rPr>
              <w:t>okument »Projektna naloga«,</w:t>
            </w:r>
            <w:r w:rsidR="009E1EC2" w:rsidRPr="00931025">
              <w:rPr>
                <w:rFonts w:eastAsia="Calibri" w:cs="Arial"/>
                <w:szCs w:val="20"/>
              </w:rPr>
              <w:t xml:space="preserve"> </w:t>
            </w:r>
            <w:r w:rsidR="003F127F" w:rsidRPr="00931025">
              <w:rPr>
                <w:rFonts w:eastAsia="Calibri" w:cs="Arial"/>
                <w:szCs w:val="20"/>
              </w:rPr>
              <w:t>junij 2024, se v rubriki »Priloge« spremeni</w:t>
            </w:r>
            <w:r>
              <w:rPr>
                <w:rFonts w:eastAsia="Calibri" w:cs="Arial"/>
                <w:szCs w:val="20"/>
              </w:rPr>
              <w:t>, kot sledi</w:t>
            </w:r>
            <w:r w:rsidR="003F127F" w:rsidRPr="00931025">
              <w:rPr>
                <w:rFonts w:eastAsia="Calibri" w:cs="Arial"/>
                <w:szCs w:val="20"/>
              </w:rPr>
              <w:t xml:space="preserve">: </w:t>
            </w:r>
          </w:p>
          <w:p w14:paraId="25CD71C6" w14:textId="4F2FF967" w:rsidR="003F127F" w:rsidRPr="00931025" w:rsidRDefault="009718BD" w:rsidP="003F127F">
            <w:pPr>
              <w:pStyle w:val="Telobesedila2"/>
              <w:keepNext/>
              <w:numPr>
                <w:ilvl w:val="0"/>
                <w:numId w:val="22"/>
              </w:numPr>
              <w:tabs>
                <w:tab w:val="left" w:pos="1260"/>
              </w:tabs>
              <w:spacing w:before="60"/>
              <w:rPr>
                <w:rFonts w:eastAsia="Calibri" w:cs="Arial"/>
                <w:szCs w:val="20"/>
              </w:rPr>
            </w:pPr>
            <w:r>
              <w:rPr>
                <w:rFonts w:eastAsia="Calibri" w:cs="Arial"/>
                <w:szCs w:val="20"/>
              </w:rPr>
              <w:t>»</w:t>
            </w:r>
            <w:r w:rsidR="003F127F" w:rsidRPr="00931025">
              <w:rPr>
                <w:rFonts w:eastAsia="Calibri" w:cs="Arial"/>
                <w:szCs w:val="20"/>
              </w:rPr>
              <w:t xml:space="preserve">Priloga 6: Projektna naloga za izdelavo hidrološko-hidravličnega elaborata </w:t>
            </w:r>
            <w:r w:rsidR="00E06A39" w:rsidRPr="00931025">
              <w:rPr>
                <w:rFonts w:eastAsia="Calibri" w:cs="Arial"/>
                <w:szCs w:val="20"/>
              </w:rPr>
              <w:t>s poplavnimi kartami (k točki 5.6)</w:t>
            </w:r>
            <w:r>
              <w:rPr>
                <w:rFonts w:eastAsia="Calibri" w:cs="Arial"/>
                <w:szCs w:val="20"/>
              </w:rPr>
              <w:t>«</w:t>
            </w:r>
            <w:r w:rsidR="00E06A39" w:rsidRPr="00931025">
              <w:rPr>
                <w:rFonts w:eastAsia="Calibri" w:cs="Arial"/>
                <w:szCs w:val="20"/>
              </w:rPr>
              <w:t xml:space="preserve">, </w:t>
            </w:r>
            <w:r w:rsidR="00597DE1">
              <w:rPr>
                <w:rFonts w:eastAsia="Calibri" w:cs="Arial"/>
                <w:szCs w:val="20"/>
              </w:rPr>
              <w:t xml:space="preserve">vsebina navedenega dokumenta </w:t>
            </w:r>
            <w:r w:rsidR="00E06A39" w:rsidRPr="00931025">
              <w:rPr>
                <w:rFonts w:eastAsia="Calibri" w:cs="Arial"/>
                <w:szCs w:val="20"/>
              </w:rPr>
              <w:t>se spremeni in naročnik objavlja novo, spremenjeno Prilogo 6;</w:t>
            </w:r>
          </w:p>
          <w:p w14:paraId="61220DB8" w14:textId="1E8CF25B" w:rsidR="003F127F" w:rsidRDefault="009718BD" w:rsidP="004A14FB">
            <w:pPr>
              <w:pStyle w:val="Telobesedila2"/>
              <w:keepNext/>
              <w:numPr>
                <w:ilvl w:val="0"/>
                <w:numId w:val="22"/>
              </w:numPr>
              <w:tabs>
                <w:tab w:val="left" w:pos="1260"/>
              </w:tabs>
              <w:spacing w:before="60"/>
              <w:rPr>
                <w:rFonts w:eastAsia="Calibri" w:cs="Arial"/>
                <w:szCs w:val="20"/>
              </w:rPr>
            </w:pPr>
            <w:r>
              <w:rPr>
                <w:rFonts w:eastAsia="Calibri" w:cs="Arial"/>
                <w:szCs w:val="20"/>
              </w:rPr>
              <w:t>»</w:t>
            </w:r>
            <w:r w:rsidR="003F127F" w:rsidRPr="00931025">
              <w:rPr>
                <w:rFonts w:eastAsia="Calibri" w:cs="Arial"/>
                <w:szCs w:val="20"/>
              </w:rPr>
              <w:t xml:space="preserve">Priloga 7: Ponudbeni predračun«, se </w:t>
            </w:r>
            <w:r w:rsidR="00597DE1">
              <w:rPr>
                <w:rFonts w:eastAsia="Calibri" w:cs="Arial"/>
                <w:szCs w:val="20"/>
              </w:rPr>
              <w:t xml:space="preserve">v celoti </w:t>
            </w:r>
            <w:r w:rsidR="003F127F" w:rsidRPr="00931025">
              <w:rPr>
                <w:rFonts w:eastAsia="Calibri" w:cs="Arial"/>
                <w:szCs w:val="20"/>
              </w:rPr>
              <w:t>črta</w:t>
            </w:r>
            <w:r w:rsidR="00597DE1">
              <w:rPr>
                <w:rFonts w:eastAsia="Calibri" w:cs="Arial"/>
                <w:szCs w:val="20"/>
              </w:rPr>
              <w:t xml:space="preserve">, </w:t>
            </w:r>
            <w:r w:rsidR="00E06A39" w:rsidRPr="00931025">
              <w:rPr>
                <w:rFonts w:eastAsia="Calibri" w:cs="Arial"/>
                <w:szCs w:val="20"/>
              </w:rPr>
              <w:t xml:space="preserve">slednji dokument </w:t>
            </w:r>
            <w:r w:rsidR="00597DE1">
              <w:rPr>
                <w:rFonts w:eastAsia="Calibri" w:cs="Arial"/>
                <w:szCs w:val="20"/>
              </w:rPr>
              <w:t xml:space="preserve">se </w:t>
            </w:r>
            <w:r w:rsidR="00E06A39" w:rsidRPr="00931025">
              <w:rPr>
                <w:rFonts w:eastAsia="Calibri" w:cs="Arial"/>
                <w:szCs w:val="20"/>
              </w:rPr>
              <w:t>ne upošteva pri pripravi ponudbe.</w:t>
            </w:r>
          </w:p>
          <w:p w14:paraId="36954E0D" w14:textId="07CE6103" w:rsidR="009718BD" w:rsidRPr="009718BD" w:rsidRDefault="009718BD" w:rsidP="009718BD">
            <w:pPr>
              <w:pStyle w:val="Telobesedila2"/>
              <w:keepNext/>
              <w:tabs>
                <w:tab w:val="left" w:pos="1260"/>
              </w:tabs>
              <w:spacing w:before="60"/>
              <w:ind w:left="720"/>
              <w:rPr>
                <w:rFonts w:eastAsia="Calibri" w:cs="Arial"/>
                <w:sz w:val="10"/>
                <w:szCs w:val="10"/>
              </w:rPr>
            </w:pPr>
          </w:p>
          <w:p w14:paraId="03D258CB" w14:textId="68E85756" w:rsidR="009718BD" w:rsidRDefault="009718BD" w:rsidP="009718BD">
            <w:pPr>
              <w:pStyle w:val="Telobesedila2"/>
              <w:keepNext/>
              <w:tabs>
                <w:tab w:val="left" w:pos="1260"/>
              </w:tabs>
              <w:spacing w:before="60"/>
              <w:ind w:left="720"/>
              <w:rPr>
                <w:rFonts w:eastAsia="Calibri" w:cs="Arial"/>
                <w:szCs w:val="20"/>
              </w:rPr>
            </w:pPr>
            <w:r>
              <w:rPr>
                <w:rFonts w:eastAsia="Calibri" w:cs="Arial"/>
                <w:szCs w:val="20"/>
              </w:rPr>
              <w:t>Ponudnik upošteva in izpolni dokument »Ponudbeni predračun«, ki je v razpisni dokumentaciji objavljen samostojno in ne kot Priloga 7 k projektni nalogi, ki se sedaj črta.</w:t>
            </w:r>
          </w:p>
          <w:p w14:paraId="346B7A40" w14:textId="77777777" w:rsidR="009718BD" w:rsidRPr="00931025" w:rsidRDefault="009718BD" w:rsidP="009718BD">
            <w:pPr>
              <w:pStyle w:val="Telobesedila2"/>
              <w:keepNext/>
              <w:tabs>
                <w:tab w:val="left" w:pos="1260"/>
              </w:tabs>
              <w:spacing w:before="60"/>
              <w:ind w:left="720"/>
              <w:rPr>
                <w:szCs w:val="20"/>
              </w:rPr>
            </w:pPr>
          </w:p>
          <w:p w14:paraId="01CDC544" w14:textId="4ECDDD34" w:rsidR="009E1EC2" w:rsidRPr="00931025" w:rsidRDefault="008E0624" w:rsidP="009718BD">
            <w:pPr>
              <w:pStyle w:val="Telobesedila2"/>
              <w:keepNext/>
              <w:numPr>
                <w:ilvl w:val="0"/>
                <w:numId w:val="21"/>
              </w:numPr>
              <w:tabs>
                <w:tab w:val="left" w:pos="1260"/>
              </w:tabs>
              <w:spacing w:before="60"/>
              <w:rPr>
                <w:szCs w:val="20"/>
              </w:rPr>
            </w:pPr>
            <w:r w:rsidRPr="00931025">
              <w:rPr>
                <w:szCs w:val="20"/>
              </w:rPr>
              <w:t>Naročnik objavlja</w:t>
            </w:r>
            <w:proofErr w:type="gramStart"/>
            <w:r w:rsidRPr="00931025">
              <w:rPr>
                <w:szCs w:val="20"/>
              </w:rPr>
              <w:t xml:space="preserve"> :</w:t>
            </w:r>
            <w:proofErr w:type="gramEnd"/>
          </w:p>
          <w:p w14:paraId="0EFF45CC" w14:textId="5A5DE4B5" w:rsidR="008E0624" w:rsidRPr="00931025" w:rsidRDefault="00931025" w:rsidP="008E0624">
            <w:pPr>
              <w:pStyle w:val="Telobesedila2"/>
              <w:keepNext/>
              <w:numPr>
                <w:ilvl w:val="0"/>
                <w:numId w:val="22"/>
              </w:numPr>
              <w:tabs>
                <w:tab w:val="left" w:pos="1260"/>
              </w:tabs>
              <w:spacing w:before="60"/>
              <w:rPr>
                <w:szCs w:val="20"/>
              </w:rPr>
            </w:pPr>
            <w:r w:rsidRPr="00931025">
              <w:rPr>
                <w:szCs w:val="20"/>
              </w:rPr>
              <w:t>č</w:t>
            </w:r>
            <w:r w:rsidR="008E0624" w:rsidRPr="00931025">
              <w:rPr>
                <w:szCs w:val="20"/>
              </w:rPr>
              <w:t>istopis projektne naloge (brez prilog)</w:t>
            </w:r>
            <w:r w:rsidRPr="00931025">
              <w:rPr>
                <w:szCs w:val="20"/>
              </w:rPr>
              <w:t>,</w:t>
            </w:r>
          </w:p>
          <w:p w14:paraId="1E2BDDB3" w14:textId="18679F7B" w:rsidR="008E0624" w:rsidRPr="00931025" w:rsidRDefault="008E0624" w:rsidP="008E0624">
            <w:pPr>
              <w:pStyle w:val="Telobesedila2"/>
              <w:keepNext/>
              <w:numPr>
                <w:ilvl w:val="0"/>
                <w:numId w:val="22"/>
              </w:numPr>
              <w:tabs>
                <w:tab w:val="left" w:pos="1260"/>
              </w:tabs>
              <w:spacing w:before="60"/>
              <w:rPr>
                <w:szCs w:val="20"/>
              </w:rPr>
            </w:pPr>
            <w:r w:rsidRPr="00931025">
              <w:rPr>
                <w:szCs w:val="20"/>
              </w:rPr>
              <w:t xml:space="preserve">spremenjen dokument </w:t>
            </w:r>
            <w:r w:rsidR="00931025" w:rsidRPr="00931025">
              <w:rPr>
                <w:szCs w:val="20"/>
              </w:rPr>
              <w:t>»</w:t>
            </w:r>
            <w:r w:rsidRPr="00931025">
              <w:rPr>
                <w:szCs w:val="20"/>
              </w:rPr>
              <w:t>Priloga 6: Projektna naloga za izdelavo hidrološko-hidravličnega elaborata s poplavnimi kartami (k točki 5.6)</w:t>
            </w:r>
            <w:r w:rsidR="00931025" w:rsidRPr="00931025">
              <w:rPr>
                <w:szCs w:val="20"/>
              </w:rPr>
              <w:t>«.</w:t>
            </w:r>
          </w:p>
          <w:p w14:paraId="4E15824A" w14:textId="77777777" w:rsidR="00170778" w:rsidRPr="00931025" w:rsidRDefault="00170778" w:rsidP="007D6920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</w:tbl>
    <w:p w14:paraId="31A4FDDC" w14:textId="77777777" w:rsidR="009D38A0" w:rsidRPr="00931025" w:rsidRDefault="009D38A0" w:rsidP="009D38A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21ABC148" w14:textId="77777777" w:rsidR="001807AD" w:rsidRPr="00931025" w:rsidRDefault="009D38A0" w:rsidP="008A4BE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 w:rsidRPr="00931025">
        <w:rPr>
          <w:rFonts w:ascii="Arial" w:eastAsia="Arial" w:hAnsi="Arial" w:cs="Arial"/>
          <w:color w:val="000000"/>
          <w:sz w:val="20"/>
          <w:szCs w:val="20"/>
        </w:rPr>
        <w:t xml:space="preserve">Spremembe so sestavni del razpisne dokumentacije in jih je </w:t>
      </w:r>
      <w:proofErr w:type="gramStart"/>
      <w:r w:rsidRPr="00931025">
        <w:rPr>
          <w:rFonts w:ascii="Arial" w:eastAsia="Arial" w:hAnsi="Arial" w:cs="Arial"/>
          <w:color w:val="000000"/>
          <w:sz w:val="20"/>
          <w:szCs w:val="20"/>
        </w:rPr>
        <w:t>potrebno</w:t>
      </w:r>
      <w:proofErr w:type="gramEnd"/>
      <w:r w:rsidRPr="00931025">
        <w:rPr>
          <w:rFonts w:ascii="Arial" w:eastAsia="Arial" w:hAnsi="Arial" w:cs="Arial"/>
          <w:color w:val="000000"/>
          <w:sz w:val="20"/>
          <w:szCs w:val="20"/>
        </w:rPr>
        <w:t xml:space="preserve"> upoštevati pri pripravi ponudbe.</w:t>
      </w:r>
    </w:p>
    <w:sectPr w:rsidR="001807AD" w:rsidRPr="00931025">
      <w:footerReference w:type="default" r:id="rId7"/>
      <w:headerReference w:type="first" r:id="rId8"/>
      <w:footerReference w:type="first" r:id="rId9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0406B" w14:textId="77777777" w:rsidR="00153528" w:rsidRDefault="00153528">
      <w:r>
        <w:separator/>
      </w:r>
    </w:p>
  </w:endnote>
  <w:endnote w:type="continuationSeparator" w:id="0">
    <w:p w14:paraId="74CEA094" w14:textId="77777777" w:rsidR="00153528" w:rsidRDefault="00153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C1B74" w14:textId="77777777" w:rsidR="00E813F4" w:rsidRDefault="00E813F4">
    <w:pPr>
      <w:pStyle w:val="Noga"/>
      <w:rPr>
        <w:sz w:val="16"/>
      </w:rPr>
    </w:pPr>
  </w:p>
  <w:tbl>
    <w:tblPr>
      <w:tblW w:w="0" w:type="auto"/>
      <w:tblInd w:w="-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 w14:paraId="1D6BA096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503614B8" w14:textId="77777777"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45C5C00B" w14:textId="77777777"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4E6540BC" w14:textId="77777777"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1D7144DD" w14:textId="77777777"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proofErr w:type="gramStart"/>
          <w:r>
            <w:rPr>
              <w:rFonts w:ascii="Arial" w:hAnsi="Arial"/>
              <w:sz w:val="16"/>
            </w:rPr>
            <w:t>stran</w:t>
          </w:r>
          <w:proofErr w:type="gramEnd"/>
          <w:r>
            <w:rPr>
              <w:rFonts w:ascii="Arial" w:hAnsi="Arial"/>
              <w:sz w:val="16"/>
            </w:rPr>
            <w:t xml:space="preserve">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1F77C4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451879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44FC6D37" w14:textId="77777777" w:rsidR="00E813F4" w:rsidRDefault="00E813F4">
    <w:pPr>
      <w:pStyle w:val="Noga"/>
      <w:rPr>
        <w:rFonts w:ascii="Arial" w:hAnsi="Arial"/>
        <w:sz w:val="2"/>
        <w:lang w:val="en-US"/>
      </w:rPr>
    </w:pPr>
  </w:p>
  <w:p w14:paraId="22F69ED7" w14:textId="77777777" w:rsidR="00E813F4" w:rsidRDefault="00E813F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53F95" w14:textId="77777777" w:rsidR="00E813F4" w:rsidRDefault="00E813F4" w:rsidP="002507C2">
    <w:pPr>
      <w:pStyle w:val="Noga"/>
      <w:ind w:firstLine="540"/>
    </w:pPr>
    <w:r>
      <w:t xml:space="preserve">  </w:t>
    </w:r>
    <w:r w:rsidR="007F559A" w:rsidRPr="00643501">
      <w:rPr>
        <w:noProof/>
        <w:lang w:eastAsia="sl-SI"/>
      </w:rPr>
      <w:drawing>
        <wp:inline distT="0" distB="0" distL="0" distR="0" wp14:anchorId="3835B57F" wp14:editId="7F809B8E">
          <wp:extent cx="542925" cy="428625"/>
          <wp:effectExtent l="0" t="0" r="0" b="0"/>
          <wp:docPr id="1" name="Slika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F559A" w:rsidRPr="00643501">
      <w:rPr>
        <w:noProof/>
        <w:lang w:eastAsia="sl-SI"/>
      </w:rPr>
      <w:drawing>
        <wp:inline distT="0" distB="0" distL="0" distR="0" wp14:anchorId="03DC8F4D" wp14:editId="3F722210">
          <wp:extent cx="428625" cy="428625"/>
          <wp:effectExtent l="0" t="0" r="0" b="0"/>
          <wp:docPr id="2" name="Slika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F559A" w:rsidRPr="00CF74F9">
      <w:rPr>
        <w:noProof/>
        <w:lang w:eastAsia="sl-SI"/>
      </w:rPr>
      <w:drawing>
        <wp:inline distT="0" distB="0" distL="0" distR="0" wp14:anchorId="18919648" wp14:editId="243F1329">
          <wp:extent cx="2343150" cy="333375"/>
          <wp:effectExtent l="0" t="0" r="0" b="0"/>
          <wp:docPr id="3" name="Slika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067525E0" w14:textId="77777777"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0FC0D" w14:textId="77777777" w:rsidR="00153528" w:rsidRDefault="00153528">
      <w:r>
        <w:separator/>
      </w:r>
    </w:p>
  </w:footnote>
  <w:footnote w:type="continuationSeparator" w:id="0">
    <w:p w14:paraId="099AF781" w14:textId="77777777" w:rsidR="00153528" w:rsidRDefault="001535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B2600" w14:textId="77777777" w:rsidR="00DB7CDA" w:rsidRDefault="007F559A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 wp14:anchorId="204BB905" wp14:editId="1405A91F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Slika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8E264B3"/>
    <w:multiLevelType w:val="hybridMultilevel"/>
    <w:tmpl w:val="7FAA14A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4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6A7439A"/>
    <w:multiLevelType w:val="hybridMultilevel"/>
    <w:tmpl w:val="8AD0F7C2"/>
    <w:lvl w:ilvl="0" w:tplc="A6AED12E">
      <w:start w:val="243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4FA52F2"/>
    <w:multiLevelType w:val="hybridMultilevel"/>
    <w:tmpl w:val="5D38865C"/>
    <w:lvl w:ilvl="0" w:tplc="04240001">
      <w:start w:val="1"/>
      <w:numFmt w:val="bullet"/>
      <w:lvlText w:val=""/>
      <w:lvlJc w:val="left"/>
      <w:pPr>
        <w:ind w:left="60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85A4E16"/>
    <w:multiLevelType w:val="hybridMultilevel"/>
    <w:tmpl w:val="5D5ABDF2"/>
    <w:lvl w:ilvl="0" w:tplc="8190FC74">
      <w:start w:val="1"/>
      <w:numFmt w:val="decimal"/>
      <w:lvlText w:val="%1."/>
      <w:lvlJc w:val="left"/>
      <w:pPr>
        <w:ind w:left="360" w:hanging="360"/>
      </w:pPr>
      <w:rPr>
        <w:rFonts w:eastAsia="Calibri" w:cs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3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9" w15:restartNumberingAfterBreak="0">
    <w:nsid w:val="5824382D"/>
    <w:multiLevelType w:val="hybridMultilevel"/>
    <w:tmpl w:val="FD626602"/>
    <w:lvl w:ilvl="0" w:tplc="C0646C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1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1"/>
  </w:num>
  <w:num w:numId="3">
    <w:abstractNumId w:val="21"/>
  </w:num>
  <w:num w:numId="4">
    <w:abstractNumId w:val="8"/>
  </w:num>
  <w:num w:numId="5">
    <w:abstractNumId w:val="18"/>
  </w:num>
  <w:num w:numId="6">
    <w:abstractNumId w:val="20"/>
  </w:num>
  <w:num w:numId="7">
    <w:abstractNumId w:val="16"/>
  </w:num>
  <w:num w:numId="8">
    <w:abstractNumId w:val="6"/>
  </w:num>
  <w:num w:numId="9">
    <w:abstractNumId w:val="13"/>
  </w:num>
  <w:num w:numId="10">
    <w:abstractNumId w:val="7"/>
  </w:num>
  <w:num w:numId="11">
    <w:abstractNumId w:val="0"/>
  </w:num>
  <w:num w:numId="12">
    <w:abstractNumId w:val="3"/>
  </w:num>
  <w:num w:numId="13">
    <w:abstractNumId w:val="15"/>
  </w:num>
  <w:num w:numId="14">
    <w:abstractNumId w:val="17"/>
  </w:num>
  <w:num w:numId="15">
    <w:abstractNumId w:val="14"/>
  </w:num>
  <w:num w:numId="16">
    <w:abstractNumId w:val="4"/>
  </w:num>
  <w:num w:numId="17">
    <w:abstractNumId w:val="12"/>
  </w:num>
  <w:num w:numId="18">
    <w:abstractNumId w:val="19"/>
  </w:num>
  <w:num w:numId="19">
    <w:abstractNumId w:val="9"/>
  </w:num>
  <w:num w:numId="20">
    <w:abstractNumId w:val="2"/>
  </w:num>
  <w:num w:numId="21">
    <w:abstractNumId w:val="11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559A"/>
    <w:rsid w:val="000646A9"/>
    <w:rsid w:val="000904EC"/>
    <w:rsid w:val="000A2426"/>
    <w:rsid w:val="000D26D8"/>
    <w:rsid w:val="000F3E30"/>
    <w:rsid w:val="0012060B"/>
    <w:rsid w:val="00153528"/>
    <w:rsid w:val="00153A8C"/>
    <w:rsid w:val="00170778"/>
    <w:rsid w:val="001807AD"/>
    <w:rsid w:val="001836BB"/>
    <w:rsid w:val="001E2978"/>
    <w:rsid w:val="001F77C4"/>
    <w:rsid w:val="00216549"/>
    <w:rsid w:val="00225849"/>
    <w:rsid w:val="002507C2"/>
    <w:rsid w:val="0028030F"/>
    <w:rsid w:val="00290551"/>
    <w:rsid w:val="002D7952"/>
    <w:rsid w:val="003133A6"/>
    <w:rsid w:val="00344EA5"/>
    <w:rsid w:val="003560E2"/>
    <w:rsid w:val="003579C0"/>
    <w:rsid w:val="0039557D"/>
    <w:rsid w:val="003B3A5A"/>
    <w:rsid w:val="003F127F"/>
    <w:rsid w:val="00424A5A"/>
    <w:rsid w:val="0044323F"/>
    <w:rsid w:val="00451879"/>
    <w:rsid w:val="004B34B5"/>
    <w:rsid w:val="004B542D"/>
    <w:rsid w:val="004D2D64"/>
    <w:rsid w:val="004F464F"/>
    <w:rsid w:val="00556816"/>
    <w:rsid w:val="00582411"/>
    <w:rsid w:val="0059421A"/>
    <w:rsid w:val="00597DE1"/>
    <w:rsid w:val="00623DE4"/>
    <w:rsid w:val="00634B0D"/>
    <w:rsid w:val="00637BE6"/>
    <w:rsid w:val="0064412D"/>
    <w:rsid w:val="00660A7C"/>
    <w:rsid w:val="006734FD"/>
    <w:rsid w:val="006A3D4E"/>
    <w:rsid w:val="006E2BC6"/>
    <w:rsid w:val="007D6920"/>
    <w:rsid w:val="007F559A"/>
    <w:rsid w:val="008044BF"/>
    <w:rsid w:val="0081270C"/>
    <w:rsid w:val="008A4BE5"/>
    <w:rsid w:val="008B0B1D"/>
    <w:rsid w:val="008E0624"/>
    <w:rsid w:val="00930CA3"/>
    <w:rsid w:val="00931025"/>
    <w:rsid w:val="00933585"/>
    <w:rsid w:val="00933C2C"/>
    <w:rsid w:val="0094667C"/>
    <w:rsid w:val="009718BD"/>
    <w:rsid w:val="009B14F7"/>
    <w:rsid w:val="009B1FD9"/>
    <w:rsid w:val="009D38A0"/>
    <w:rsid w:val="009E1EC2"/>
    <w:rsid w:val="00A05C73"/>
    <w:rsid w:val="00A17575"/>
    <w:rsid w:val="00AB6FE3"/>
    <w:rsid w:val="00AD3747"/>
    <w:rsid w:val="00AE75D8"/>
    <w:rsid w:val="00B6721D"/>
    <w:rsid w:val="00B84586"/>
    <w:rsid w:val="00C00164"/>
    <w:rsid w:val="00C5343C"/>
    <w:rsid w:val="00CB2120"/>
    <w:rsid w:val="00D63C34"/>
    <w:rsid w:val="00D84AAD"/>
    <w:rsid w:val="00DB7CDA"/>
    <w:rsid w:val="00DE2428"/>
    <w:rsid w:val="00E06A39"/>
    <w:rsid w:val="00E11A6A"/>
    <w:rsid w:val="00E379B1"/>
    <w:rsid w:val="00E51016"/>
    <w:rsid w:val="00E66D5B"/>
    <w:rsid w:val="00E813F4"/>
    <w:rsid w:val="00EA1375"/>
    <w:rsid w:val="00F331FF"/>
    <w:rsid w:val="00F40D2E"/>
    <w:rsid w:val="00F51D70"/>
    <w:rsid w:val="00F80C82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54A9ABC"/>
  <w15:chartTrackingRefBased/>
  <w15:docId w15:val="{31AE2A6F-51F1-4F90-81DE-6EFA5A1D8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8B0B1D"/>
    <w:pPr>
      <w:ind w:left="720"/>
      <w:contextualSpacing/>
    </w:pPr>
  </w:style>
  <w:style w:type="paragraph" w:styleId="Brezrazmikov">
    <w:name w:val="No Spacing"/>
    <w:uiPriority w:val="1"/>
    <w:qFormat/>
    <w:rsid w:val="000904EC"/>
    <w:rPr>
      <w:rFonts w:ascii="Arial" w:hAnsi="Arial"/>
      <w:sz w:val="22"/>
    </w:rPr>
  </w:style>
  <w:style w:type="character" w:customStyle="1" w:styleId="Telobesedila2Znak">
    <w:name w:val="Telo besedila 2 Znak"/>
    <w:link w:val="Telobesedila2"/>
    <w:rsid w:val="00AB6FE3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rebot\Documents\Pojasnil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</Template>
  <TotalTime>45</TotalTime>
  <Pages>1</Pages>
  <Words>186</Words>
  <Characters>1180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Windows User</dc:creator>
  <cp:keywords/>
  <dc:description/>
  <cp:lastModifiedBy>Administrator</cp:lastModifiedBy>
  <cp:revision>16</cp:revision>
  <cp:lastPrinted>2023-03-27T05:48:00Z</cp:lastPrinted>
  <dcterms:created xsi:type="dcterms:W3CDTF">2024-10-09T11:56:00Z</dcterms:created>
  <dcterms:modified xsi:type="dcterms:W3CDTF">2024-10-15T06:52:00Z</dcterms:modified>
</cp:coreProperties>
</file>